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42BB9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Humphrey BARBOUR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0E3A24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Stafford. Gentleman.</w:t>
      </w:r>
    </w:p>
    <w:p w14:paraId="5AD93A10" w14:textId="77777777" w:rsidR="0035679D" w:rsidRDefault="0035679D" w:rsidP="0035679D">
      <w:pPr>
        <w:rPr>
          <w:rFonts w:ascii="Times New Roman" w:hAnsi="Times New Roman" w:cs="Times New Roman"/>
        </w:rPr>
      </w:pPr>
    </w:p>
    <w:p w14:paraId="5A95607C" w14:textId="77777777" w:rsidR="0035679D" w:rsidRDefault="0035679D" w:rsidP="0035679D">
      <w:pPr>
        <w:rPr>
          <w:rFonts w:ascii="Times New Roman" w:hAnsi="Times New Roman" w:cs="Times New Roman"/>
        </w:rPr>
      </w:pPr>
    </w:p>
    <w:p w14:paraId="2FA36BBC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Ormond(q.v.) brought a plaint of debt against him, Edmund Lye of</w:t>
      </w:r>
    </w:p>
    <w:p w14:paraId="2B68DA59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Edgmond</w:t>
      </w:r>
      <w:proofErr w:type="spellEnd"/>
      <w:r>
        <w:rPr>
          <w:rFonts w:ascii="Times New Roman" w:hAnsi="Times New Roman" w:cs="Times New Roman"/>
        </w:rPr>
        <w:t xml:space="preserve">, Shropshire(q.v.), Richard </w:t>
      </w:r>
      <w:proofErr w:type="spellStart"/>
      <w:r>
        <w:rPr>
          <w:rFonts w:ascii="Times New Roman" w:hAnsi="Times New Roman" w:cs="Times New Roman"/>
        </w:rPr>
        <w:t>Bukkeley</w:t>
      </w:r>
      <w:proofErr w:type="spellEnd"/>
      <w:r>
        <w:rPr>
          <w:rFonts w:ascii="Times New Roman" w:hAnsi="Times New Roman" w:cs="Times New Roman"/>
        </w:rPr>
        <w:t xml:space="preserve"> of Newport(q.v.) and</w:t>
      </w:r>
    </w:p>
    <w:p w14:paraId="708D5402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Hugh Broun of Newport(q.v.).</w:t>
      </w:r>
    </w:p>
    <w:p w14:paraId="78DCBC18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28F029" w14:textId="77777777" w:rsidR="0035679D" w:rsidRDefault="0035679D" w:rsidP="0035679D">
      <w:pPr>
        <w:rPr>
          <w:rFonts w:ascii="Times New Roman" w:hAnsi="Times New Roman" w:cs="Times New Roman"/>
        </w:rPr>
      </w:pPr>
    </w:p>
    <w:p w14:paraId="08923016" w14:textId="77777777" w:rsidR="0035679D" w:rsidRDefault="0035679D" w:rsidP="0035679D">
      <w:pPr>
        <w:rPr>
          <w:rFonts w:ascii="Times New Roman" w:hAnsi="Times New Roman" w:cs="Times New Roman"/>
        </w:rPr>
      </w:pPr>
    </w:p>
    <w:p w14:paraId="6B4B71A3" w14:textId="77777777" w:rsidR="0035679D" w:rsidRDefault="0035679D" w:rsidP="003567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2018</w:t>
      </w:r>
    </w:p>
    <w:p w14:paraId="5053D949" w14:textId="77777777" w:rsidR="006B2F86" w:rsidRPr="00E71FC3" w:rsidRDefault="003567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2F427" w14:textId="77777777" w:rsidR="0035679D" w:rsidRDefault="0035679D" w:rsidP="00E71FC3">
      <w:r>
        <w:separator/>
      </w:r>
    </w:p>
  </w:endnote>
  <w:endnote w:type="continuationSeparator" w:id="0">
    <w:p w14:paraId="71FB0958" w14:textId="77777777" w:rsidR="0035679D" w:rsidRDefault="0035679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BF0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3B730" w14:textId="77777777" w:rsidR="0035679D" w:rsidRDefault="0035679D" w:rsidP="00E71FC3">
      <w:r>
        <w:separator/>
      </w:r>
    </w:p>
  </w:footnote>
  <w:footnote w:type="continuationSeparator" w:id="0">
    <w:p w14:paraId="5C2F2156" w14:textId="77777777" w:rsidR="0035679D" w:rsidRDefault="0035679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9D"/>
    <w:rsid w:val="001A7C09"/>
    <w:rsid w:val="003567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B0A99"/>
  <w15:chartTrackingRefBased/>
  <w15:docId w15:val="{894CCAAC-C13A-48E5-A1C7-AD8C8F0B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679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67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2018-09-16T19:25:00Z</dcterms:created>
  <dcterms:modified xsi:type="dcterms:W3CDTF">2018-09-16T19:25:00Z</dcterms:modified>
</cp:coreProperties>
</file>